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93331" w14:textId="77777777" w:rsidR="00E56DF3" w:rsidRDefault="00E56DF3" w:rsidP="00E56D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Thomas KYRYELL</w:t>
      </w:r>
      <w:r>
        <w:rPr>
          <w:rFonts w:cs="Times New Roman"/>
          <w:szCs w:val="24"/>
        </w:rPr>
        <w:t xml:space="preserve">        (fl.1459)</w:t>
      </w:r>
    </w:p>
    <w:p w14:paraId="7F6DD915" w14:textId="77777777" w:rsidR="00E56DF3" w:rsidRDefault="00E56DF3" w:rsidP="00E56DF3">
      <w:pPr>
        <w:pStyle w:val="NoSpacing"/>
        <w:rPr>
          <w:rFonts w:cs="Times New Roman"/>
          <w:szCs w:val="24"/>
        </w:rPr>
      </w:pPr>
    </w:p>
    <w:p w14:paraId="342DE541" w14:textId="77777777" w:rsidR="00E56DF3" w:rsidRDefault="00E56DF3" w:rsidP="00E56DF3">
      <w:pPr>
        <w:pStyle w:val="NoSpacing"/>
        <w:rPr>
          <w:rFonts w:cs="Times New Roman"/>
          <w:szCs w:val="24"/>
        </w:rPr>
      </w:pPr>
    </w:p>
    <w:p w14:paraId="00BA66D2" w14:textId="1C12A2A9" w:rsidR="00817BCB" w:rsidRDefault="00817BCB" w:rsidP="00E56D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Feb.1459</w:t>
      </w:r>
      <w:r>
        <w:rPr>
          <w:rFonts w:cs="Times New Roman"/>
          <w:szCs w:val="24"/>
        </w:rPr>
        <w:tab/>
        <w:t>He was on a commission of array for Kent.   (C.P.R. 1452-61 p.494)</w:t>
      </w:r>
    </w:p>
    <w:p w14:paraId="5FC0B45F" w14:textId="77777777" w:rsidR="00E56DF3" w:rsidRDefault="00E56DF3" w:rsidP="00E56D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a commission of array for Kent.</w:t>
      </w:r>
    </w:p>
    <w:p w14:paraId="7ED47E78" w14:textId="77777777" w:rsidR="00E56DF3" w:rsidRDefault="00E56DF3" w:rsidP="00E56D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p.558)</w:t>
      </w:r>
    </w:p>
    <w:p w14:paraId="3904B941" w14:textId="77777777" w:rsidR="00E56DF3" w:rsidRDefault="00E56DF3" w:rsidP="00E56DF3">
      <w:pPr>
        <w:pStyle w:val="NoSpacing"/>
        <w:rPr>
          <w:rFonts w:cs="Times New Roman"/>
          <w:szCs w:val="24"/>
        </w:rPr>
      </w:pPr>
    </w:p>
    <w:p w14:paraId="0543CF9A" w14:textId="77777777" w:rsidR="00E56DF3" w:rsidRDefault="00E56DF3" w:rsidP="00E56DF3">
      <w:pPr>
        <w:pStyle w:val="NoSpacing"/>
        <w:rPr>
          <w:rFonts w:cs="Times New Roman"/>
          <w:szCs w:val="24"/>
        </w:rPr>
      </w:pPr>
    </w:p>
    <w:p w14:paraId="15800A62" w14:textId="77777777" w:rsidR="00E56DF3" w:rsidRDefault="00E56DF3" w:rsidP="00E56D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2024</w:t>
      </w:r>
    </w:p>
    <w:p w14:paraId="4B3F6D17" w14:textId="3C1BAE46" w:rsidR="00817BCB" w:rsidRDefault="00817BCB" w:rsidP="00E56D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 2025</w:t>
      </w:r>
    </w:p>
    <w:p w14:paraId="301240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A8DC9" w14:textId="77777777" w:rsidR="00E56DF3" w:rsidRDefault="00E56DF3" w:rsidP="009139A6">
      <w:r>
        <w:separator/>
      </w:r>
    </w:p>
  </w:endnote>
  <w:endnote w:type="continuationSeparator" w:id="0">
    <w:p w14:paraId="284B5C6E" w14:textId="77777777" w:rsidR="00E56DF3" w:rsidRDefault="00E56D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225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09C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374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63C6A" w14:textId="77777777" w:rsidR="00E56DF3" w:rsidRDefault="00E56DF3" w:rsidP="009139A6">
      <w:r>
        <w:separator/>
      </w:r>
    </w:p>
  </w:footnote>
  <w:footnote w:type="continuationSeparator" w:id="0">
    <w:p w14:paraId="25AF7B50" w14:textId="77777777" w:rsidR="00E56DF3" w:rsidRDefault="00E56D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2E7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08C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9A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DF3"/>
    <w:rsid w:val="000666E0"/>
    <w:rsid w:val="002510B7"/>
    <w:rsid w:val="00270799"/>
    <w:rsid w:val="005C130B"/>
    <w:rsid w:val="00817BC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56DF3"/>
    <w:rsid w:val="00E61DA6"/>
    <w:rsid w:val="00EB3209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E9B1E"/>
  <w15:chartTrackingRefBased/>
  <w15:docId w15:val="{A1A4B9BA-84D2-474C-A772-6C884B48D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2024-06-02T20:56:00Z</dcterms:created>
  <dcterms:modified xsi:type="dcterms:W3CDTF">2025-05-18T10:21:00Z</dcterms:modified>
</cp:coreProperties>
</file>